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FC7F8" w14:textId="77777777" w:rsidR="00806C55" w:rsidRDefault="00806C55" w:rsidP="00806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BASSETT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fl.1376-1410)</w:t>
      </w:r>
    </w:p>
    <w:p w14:paraId="36573083" w14:textId="77777777" w:rsidR="00806C55" w:rsidRDefault="00806C55" w:rsidP="00806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Badby</w:t>
      </w:r>
      <w:proofErr w:type="spellEnd"/>
      <w:r>
        <w:rPr>
          <w:rFonts w:cs="Times New Roman"/>
          <w:szCs w:val="24"/>
        </w:rPr>
        <w:t>, Northamptonshire.</w:t>
      </w:r>
    </w:p>
    <w:p w14:paraId="49ECED01" w14:textId="77777777" w:rsidR="00806C55" w:rsidRDefault="00806C55" w:rsidP="00806C55">
      <w:pPr>
        <w:pStyle w:val="NoSpacing"/>
        <w:rPr>
          <w:rFonts w:cs="Times New Roman"/>
          <w:szCs w:val="24"/>
        </w:rPr>
      </w:pPr>
    </w:p>
    <w:p w14:paraId="214D09EB" w14:textId="77777777" w:rsidR="00806C55" w:rsidRDefault="00806C55" w:rsidP="00806C55">
      <w:pPr>
        <w:pStyle w:val="NoSpacing"/>
        <w:rPr>
          <w:rFonts w:cs="Times New Roman"/>
          <w:szCs w:val="24"/>
        </w:rPr>
      </w:pPr>
    </w:p>
    <w:p w14:paraId="23824BF2" w14:textId="77777777" w:rsidR="00806C55" w:rsidRDefault="00806C55" w:rsidP="00806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1376</w:t>
      </w:r>
      <w:r>
        <w:rPr>
          <w:rFonts w:cs="Times New Roman"/>
          <w:szCs w:val="24"/>
        </w:rPr>
        <w:tab/>
        <w:t>He became Rector.</w:t>
      </w:r>
    </w:p>
    <w:p w14:paraId="58A85901" w14:textId="77777777" w:rsidR="00806C55" w:rsidRDefault="00806C55" w:rsidP="00806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E1FD7">
          <w:rPr>
            <w:rStyle w:val="Hyperlink"/>
            <w:rFonts w:cs="Times New Roman"/>
            <w:szCs w:val="24"/>
          </w:rPr>
          <w:t>https://badby-pc.gov.uk/community/history/st-marys-church/incumbents/</w:t>
        </w:r>
      </w:hyperlink>
      <w:r>
        <w:rPr>
          <w:rFonts w:cs="Times New Roman"/>
          <w:szCs w:val="24"/>
        </w:rPr>
        <w:t xml:space="preserve"> )</w:t>
      </w:r>
    </w:p>
    <w:p w14:paraId="4D6B7040" w14:textId="77777777" w:rsidR="00806C55" w:rsidRDefault="00806C55" w:rsidP="00806C55">
      <w:pPr>
        <w:pStyle w:val="NoSpacing"/>
        <w:rPr>
          <w:rFonts w:cs="Times New Roman"/>
          <w:szCs w:val="24"/>
        </w:rPr>
      </w:pPr>
    </w:p>
    <w:p w14:paraId="2DBE2EE1" w14:textId="77777777" w:rsidR="00806C55" w:rsidRDefault="00806C55" w:rsidP="00806C55">
      <w:pPr>
        <w:pStyle w:val="NoSpacing"/>
        <w:rPr>
          <w:rFonts w:cs="Times New Roman"/>
          <w:szCs w:val="24"/>
        </w:rPr>
      </w:pPr>
    </w:p>
    <w:p w14:paraId="7419293A" w14:textId="77777777" w:rsidR="00806C55" w:rsidRDefault="00806C55" w:rsidP="00806C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78BAE5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FC84B" w14:textId="77777777" w:rsidR="00806C55" w:rsidRDefault="00806C55" w:rsidP="009139A6">
      <w:r>
        <w:separator/>
      </w:r>
    </w:p>
  </w:endnote>
  <w:endnote w:type="continuationSeparator" w:id="0">
    <w:p w14:paraId="1F914DDC" w14:textId="77777777" w:rsidR="00806C55" w:rsidRDefault="00806C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7BE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BF9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069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E9043A" w14:textId="77777777" w:rsidR="00806C55" w:rsidRDefault="00806C55" w:rsidP="009139A6">
      <w:r>
        <w:separator/>
      </w:r>
    </w:p>
  </w:footnote>
  <w:footnote w:type="continuationSeparator" w:id="0">
    <w:p w14:paraId="3F4C7597" w14:textId="77777777" w:rsidR="00806C55" w:rsidRDefault="00806C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332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D5B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F6D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C55"/>
    <w:rsid w:val="000666E0"/>
    <w:rsid w:val="001C5947"/>
    <w:rsid w:val="002510B7"/>
    <w:rsid w:val="00270799"/>
    <w:rsid w:val="005C130B"/>
    <w:rsid w:val="00806C5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01CAA"/>
  <w15:chartTrackingRefBased/>
  <w15:docId w15:val="{AEC51D64-F48A-43BC-AD4B-4385FFCA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6C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dby-pc.gov.uk/community/history/st-marys-church/incumbents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2024-07-07T18:49:00Z</dcterms:created>
  <dcterms:modified xsi:type="dcterms:W3CDTF">2024-07-07T18:50:00Z</dcterms:modified>
</cp:coreProperties>
</file>